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4A5532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ЮНОШИ </w:t>
      </w:r>
      <w:r w:rsidR="006B4F16" w:rsidRPr="00BE482C">
        <w:rPr>
          <w:rFonts w:asciiTheme="majorHAnsi" w:hAnsiTheme="majorHAnsi"/>
          <w:b/>
          <w:sz w:val="32"/>
          <w:szCs w:val="32"/>
        </w:rPr>
        <w:t>ДЛ</w:t>
      </w:r>
      <w:r w:rsidR="006B4F16">
        <w:rPr>
          <w:rFonts w:asciiTheme="majorHAnsi" w:hAnsiTheme="majorHAnsi"/>
          <w:b/>
          <w:sz w:val="32"/>
          <w:szCs w:val="32"/>
        </w:rPr>
        <w:t xml:space="preserve">ОП </w:t>
      </w:r>
      <w:r w:rsidR="006B4F16">
        <w:rPr>
          <w:rFonts w:asciiTheme="majorHAnsi" w:hAnsiTheme="majorHAnsi"/>
          <w:b/>
          <w:sz w:val="32"/>
          <w:szCs w:val="32"/>
          <w:lang w:val="en-US"/>
        </w:rPr>
        <w:t>1</w:t>
      </w:r>
      <w:r w:rsidR="006B4F16">
        <w:rPr>
          <w:rFonts w:asciiTheme="majorHAnsi" w:hAnsiTheme="majorHAnsi"/>
          <w:b/>
          <w:sz w:val="32"/>
          <w:szCs w:val="32"/>
        </w:rPr>
        <w:t xml:space="preserve"> КРЪГ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</w:t>
      </w:r>
      <w:r w:rsidR="006B4F16">
        <w:rPr>
          <w:rFonts w:asciiTheme="majorHAnsi" w:hAnsiTheme="majorHAnsi"/>
          <w:b/>
          <w:sz w:val="32"/>
          <w:szCs w:val="32"/>
        </w:rPr>
        <w:t xml:space="preserve">И КУПА БЪЛГАРИЯ </w:t>
      </w:r>
    </w:p>
    <w:p w:rsidR="006B4F16" w:rsidRDefault="004A5532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25.01-28.01</w:t>
      </w:r>
      <w:r w:rsidR="006B4F16">
        <w:rPr>
          <w:rFonts w:asciiTheme="majorHAnsi" w:hAnsiTheme="majorHAnsi"/>
          <w:b/>
          <w:sz w:val="32"/>
          <w:szCs w:val="32"/>
        </w:rPr>
        <w:t>.2022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ГР. </w:t>
      </w:r>
      <w:r w:rsidR="004A5532">
        <w:rPr>
          <w:rFonts w:asciiTheme="majorHAnsi" w:hAnsiTheme="majorHAnsi"/>
          <w:b/>
          <w:sz w:val="32"/>
          <w:szCs w:val="32"/>
        </w:rPr>
        <w:t>КОЗЛОДУЙ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16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530"/>
        <w:gridCol w:w="2700"/>
        <w:gridCol w:w="1620"/>
        <w:gridCol w:w="2305"/>
        <w:gridCol w:w="2011"/>
      </w:tblGrid>
      <w:tr w:rsidR="004A5532" w:rsidRPr="004A5532" w:rsidTr="00E4356F">
        <w:trPr>
          <w:trHeight w:val="682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Име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Отбор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Град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42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Калчев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Исус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Кръстанов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Кючюков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Шукри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Мустафа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Черноморец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Явор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Корнер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44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Халилов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Реджеб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Халил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Жан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46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Григоров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Самуилов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Черноморец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Силян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Попов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Цветков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Юнайтед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спортс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Кат.48кг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Динков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Юнайтед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спортс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Светослав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Стратиев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Недялков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Десислав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Колев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Силистра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Трошев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Джем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Мустафа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Черноморец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Бургас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Андреев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Спасов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50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Караколев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Черноморец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Кирчо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Герасимов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Емирчан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DD7564" w:rsidRDefault="004A5532" w:rsidP="00ED2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DD7564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52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Янко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Красимиров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Берен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Искендер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Торлаков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Исус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Черноморец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Мариянов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Мюмюн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Саидов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Милен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Видински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Лом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Яношев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54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Любчо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Колев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532" w:rsidRPr="004A5532" w:rsidRDefault="00992041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="004A5532"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Манчо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Методиев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Джеляйдин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Хюсеинов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Алтанай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Гаврилов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Тракиец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Пазарджик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Бонев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Венко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Златев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57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Викторио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Гърбев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Златимир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Султанов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Константин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Нолев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Ярмазов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Богомил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Личков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Таланти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Лом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60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Пешев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Румен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Съби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Енчев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Богданов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Петко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Бурак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Таракчиев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Тонсилав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63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Кирчо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Пенчев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Адриян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Войков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66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Халил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992041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="004A5532"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Кетев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Севар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992041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>с.</w:t>
            </w:r>
            <w:proofErr w:type="spellStart"/>
            <w:r w:rsidR="004A5532"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Антонио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Малаков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Пенчев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Емануил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Лом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Пенчев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Вълков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Мариело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Кирилов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Максим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Тотев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70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Бойчев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Стилян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Светослав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Стойчев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992041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="004A5532"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Роберт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Деянов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Тимур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Ибрям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Ковачев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Данчо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Тихов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Септември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Милен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75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Запринов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Пламен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Теодор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Кисов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Милиян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Антонио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Данаилов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Борис-Хосе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Мендоса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Драгомир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80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Тошко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Кръстанов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Беласица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Салиев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Християн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Адриан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Корнер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Венцислав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Митев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Роселин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Бачевски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Кани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992041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="004A5532"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90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Десислав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Янкулски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Емил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Светослав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Костадинов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Ердоан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Хасан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Радослав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Здравков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Топалов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Ерик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4A5532" w:rsidRPr="004A5532" w:rsidTr="00E4356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+90 </w:t>
            </w:r>
            <w:proofErr w:type="spellStart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4A5532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Явор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Ерик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Али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Байрям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Илиян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4A5532" w:rsidRPr="004A5532" w:rsidTr="00ED2F16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4A5532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</w:t>
            </w:r>
            <w:proofErr w:type="spellEnd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Митрев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32" w:rsidRPr="004A5532" w:rsidRDefault="004A5532" w:rsidP="00ED2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32" w:rsidRPr="004A5532" w:rsidRDefault="004A5532" w:rsidP="004A5532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4A5532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</w:tbl>
    <w:p w:rsidR="00F815A2" w:rsidRDefault="00F815A2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78D" w:rsidRDefault="00D1578D" w:rsidP="00144764">
      <w:r>
        <w:separator/>
      </w:r>
    </w:p>
  </w:endnote>
  <w:endnote w:type="continuationSeparator" w:id="0">
    <w:p w:rsidR="00D1578D" w:rsidRDefault="00D1578D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Default="004A5532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78D" w:rsidRDefault="00D1578D" w:rsidP="00144764">
      <w:r>
        <w:separator/>
      </w:r>
    </w:p>
  </w:footnote>
  <w:footnote w:type="continuationSeparator" w:id="0">
    <w:p w:rsidR="00D1578D" w:rsidRDefault="00D1578D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64CB6"/>
    <w:rsid w:val="000F0F1A"/>
    <w:rsid w:val="00144764"/>
    <w:rsid w:val="00223B83"/>
    <w:rsid w:val="002A4A8E"/>
    <w:rsid w:val="003874E4"/>
    <w:rsid w:val="00484BD5"/>
    <w:rsid w:val="004A5532"/>
    <w:rsid w:val="004F45EE"/>
    <w:rsid w:val="00570DB0"/>
    <w:rsid w:val="00576D0A"/>
    <w:rsid w:val="00606305"/>
    <w:rsid w:val="0064642C"/>
    <w:rsid w:val="006B4F16"/>
    <w:rsid w:val="006D1ED9"/>
    <w:rsid w:val="007077B0"/>
    <w:rsid w:val="0073702F"/>
    <w:rsid w:val="00756C0A"/>
    <w:rsid w:val="0076018A"/>
    <w:rsid w:val="00803877"/>
    <w:rsid w:val="00853C82"/>
    <w:rsid w:val="00917784"/>
    <w:rsid w:val="00920FBF"/>
    <w:rsid w:val="00992041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1578D"/>
    <w:rsid w:val="00D73436"/>
    <w:rsid w:val="00D876C6"/>
    <w:rsid w:val="00D940C6"/>
    <w:rsid w:val="00DD7564"/>
    <w:rsid w:val="00E127A4"/>
    <w:rsid w:val="00E1287C"/>
    <w:rsid w:val="00E247D5"/>
    <w:rsid w:val="00E4356F"/>
    <w:rsid w:val="00E957A4"/>
    <w:rsid w:val="00E96AFF"/>
    <w:rsid w:val="00ED2F16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9495C-031D-4E80-9F0B-CCF4C97D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5</cp:revision>
  <cp:lastPrinted>2021-03-05T11:43:00Z</cp:lastPrinted>
  <dcterms:created xsi:type="dcterms:W3CDTF">2022-03-21T14:54:00Z</dcterms:created>
  <dcterms:modified xsi:type="dcterms:W3CDTF">2022-11-09T13:09:00Z</dcterms:modified>
</cp:coreProperties>
</file>